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0A337C70" w14:textId="77777777" w:rsidR="0015131A" w:rsidRDefault="0015131A" w:rsidP="0015131A">
      <w:pPr>
        <w:pStyle w:val="Default"/>
        <w:rPr>
          <w:b/>
          <w:bCs/>
          <w:sz w:val="22"/>
          <w:szCs w:val="22"/>
        </w:rPr>
      </w:pPr>
    </w:p>
    <w:p w14:paraId="12803F53" w14:textId="62686235" w:rsidR="00803E3D" w:rsidRDefault="0015131A" w:rsidP="00803E3D">
      <w:pPr>
        <w:pStyle w:val="Default"/>
        <w:rPr>
          <w:sz w:val="22"/>
          <w:szCs w:val="22"/>
        </w:rPr>
      </w:pPr>
      <w:r>
        <w:rPr>
          <w:b/>
          <w:bCs/>
          <w:sz w:val="22"/>
          <w:szCs w:val="22"/>
        </w:rPr>
        <w:t xml:space="preserve">Behorend bij </w:t>
      </w:r>
      <w:r w:rsidR="00036A1C">
        <w:rPr>
          <w:b/>
          <w:bCs/>
          <w:sz w:val="22"/>
          <w:szCs w:val="22"/>
        </w:rPr>
        <w:t xml:space="preserve">de RAW-raamovereenkomst voor het onderhoud, aanleggen en renoveren van de openbare </w:t>
      </w:r>
      <w:r w:rsidR="00803E3D">
        <w:rPr>
          <w:b/>
          <w:bCs/>
          <w:sz w:val="22"/>
          <w:szCs w:val="22"/>
        </w:rPr>
        <w:t>verlichtingsinstallatie in de gemeente Ede.</w:t>
      </w:r>
    </w:p>
    <w:p w14:paraId="63F4FEE6" w14:textId="1463A4B8" w:rsidR="0015131A" w:rsidRDefault="0015131A" w:rsidP="002371DD">
      <w:pPr>
        <w:pStyle w:val="Default"/>
        <w:ind w:left="709"/>
        <w:rPr>
          <w:sz w:val="22"/>
          <w:szCs w:val="22"/>
        </w:rPr>
      </w:pP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r>
        <w:rPr>
          <w:sz w:val="22"/>
          <w:szCs w:val="22"/>
        </w:rPr>
        <w:t xml:space="preserve">Bedrijfsnaam : </w:t>
      </w:r>
      <w:r>
        <w:rPr>
          <w:sz w:val="22"/>
          <w:szCs w:val="22"/>
        </w:rPr>
        <w:tab/>
      </w:r>
      <w:r>
        <w:rPr>
          <w:sz w:val="22"/>
          <w:szCs w:val="22"/>
        </w:rPr>
        <w:tab/>
      </w:r>
      <w:r>
        <w:rPr>
          <w:b/>
          <w:bCs/>
          <w:sz w:val="22"/>
          <w:szCs w:val="22"/>
        </w:rPr>
        <w:t>-------------------------------------------------------------------------------------------------------------</w:t>
      </w:r>
    </w:p>
    <w:p w14:paraId="040B6AA5" w14:textId="26CB3B59" w:rsidR="0015131A" w:rsidRDefault="0015131A" w:rsidP="0015131A">
      <w:pPr>
        <w:pStyle w:val="Default"/>
        <w:rPr>
          <w:sz w:val="22"/>
          <w:szCs w:val="22"/>
        </w:rPr>
      </w:pPr>
      <w:r>
        <w:rPr>
          <w:sz w:val="22"/>
          <w:szCs w:val="22"/>
        </w:rPr>
        <w:br/>
        <w:t xml:space="preserve">Plaats : </w:t>
      </w:r>
      <w:r>
        <w:rPr>
          <w:sz w:val="22"/>
          <w:szCs w:val="22"/>
        </w:rPr>
        <w:tab/>
      </w:r>
      <w:r>
        <w:rPr>
          <w:sz w:val="22"/>
          <w:szCs w:val="22"/>
        </w:rPr>
        <w:tab/>
      </w:r>
      <w:r>
        <w:rPr>
          <w:sz w:val="22"/>
          <w:szCs w:val="22"/>
        </w:rPr>
        <w:tab/>
      </w:r>
      <w:r>
        <w:rPr>
          <w:b/>
          <w:bCs/>
          <w:sz w:val="22"/>
          <w:szCs w:val="22"/>
        </w:rPr>
        <w:t>-------------------------------------------------------------------------------------------------------------</w:t>
      </w:r>
    </w:p>
    <w:p w14:paraId="4506EA79" w14:textId="5D511126" w:rsidR="0015131A" w:rsidRDefault="0015131A" w:rsidP="0015131A">
      <w:pPr>
        <w:pStyle w:val="Default"/>
        <w:rPr>
          <w:sz w:val="22"/>
          <w:szCs w:val="22"/>
        </w:rPr>
      </w:pPr>
      <w:r>
        <w:rPr>
          <w:sz w:val="22"/>
          <w:szCs w:val="22"/>
        </w:rPr>
        <w:br/>
        <w:t xml:space="preserve">Contactpersoon : </w:t>
      </w:r>
      <w:r>
        <w:rPr>
          <w:sz w:val="22"/>
          <w:szCs w:val="22"/>
        </w:rPr>
        <w:tab/>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17FCAEFB" w14:textId="2EB4F606"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53D1A348" w14:textId="07FC3E57" w:rsidR="0015131A" w:rsidRDefault="0015131A" w:rsidP="0015131A">
      <w:pPr>
        <w:pStyle w:val="Default"/>
        <w:rPr>
          <w:sz w:val="22"/>
          <w:szCs w:val="22"/>
        </w:rPr>
      </w:pPr>
      <w:r>
        <w:rPr>
          <w:sz w:val="22"/>
          <w:szCs w:val="22"/>
        </w:rPr>
        <w:t xml:space="preserve">Plaats :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r>
        <w:rPr>
          <w:sz w:val="22"/>
          <w:szCs w:val="22"/>
        </w:rPr>
        <w:t xml:space="preserve">Handtekening :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41329CA1" w14:textId="6F4F7C9E"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4DAF91CC" w14:textId="4446AAFF" w:rsidR="0015131A" w:rsidRDefault="0015131A" w:rsidP="0015131A">
      <w:pPr>
        <w:pStyle w:val="Default"/>
        <w:rPr>
          <w:sz w:val="22"/>
          <w:szCs w:val="22"/>
        </w:rPr>
      </w:pPr>
      <w:r>
        <w:rPr>
          <w:sz w:val="22"/>
          <w:szCs w:val="22"/>
        </w:rPr>
        <w:t>Plaats :</w:t>
      </w:r>
      <w:r>
        <w:rPr>
          <w:sz w:val="22"/>
          <w:szCs w:val="22"/>
        </w:rPr>
        <w:tab/>
      </w:r>
      <w:r>
        <w:rPr>
          <w:sz w:val="22"/>
          <w:szCs w:val="22"/>
        </w:rPr>
        <w:tab/>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31B8D003" w14:textId="77777777" w:rsidR="002371DD" w:rsidRDefault="002371DD" w:rsidP="0015131A">
      <w:pPr>
        <w:rPr>
          <w:sz w:val="22"/>
          <w:szCs w:val="22"/>
        </w:rPr>
      </w:pPr>
    </w:p>
    <w:p w14:paraId="682B3D5D" w14:textId="3F1F6735" w:rsidR="00890CEE" w:rsidRPr="00A2244D" w:rsidRDefault="0015131A" w:rsidP="0015131A">
      <w:r>
        <w:rPr>
          <w:sz w:val="22"/>
          <w:szCs w:val="22"/>
        </w:rPr>
        <w:t>Handtekening :</w:t>
      </w:r>
    </w:p>
    <w:sectPr w:rsidR="00890CEE" w:rsidRPr="00A2244D" w:rsidSect="007343D9">
      <w:headerReference w:type="even" r:id="rId10"/>
      <w:headerReference w:type="default" r:id="rId11"/>
      <w:footerReference w:type="even" r:id="rId12"/>
      <w:footerReference w:type="default" r:id="rId13"/>
      <w:headerReference w:type="first" r:id="rId14"/>
      <w:footerReference w:type="first" r:id="rId15"/>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30C6" w14:textId="77777777" w:rsidR="0015131A" w:rsidRDefault="0015131A" w:rsidP="0073059A">
      <w:r>
        <w:separator/>
      </w:r>
    </w:p>
    <w:p w14:paraId="4E1DFC70" w14:textId="77777777" w:rsidR="0015131A" w:rsidRDefault="0015131A" w:rsidP="0073059A"/>
    <w:p w14:paraId="6F6A2CBA" w14:textId="77777777" w:rsidR="0015131A" w:rsidRDefault="0015131A" w:rsidP="0073059A"/>
    <w:p w14:paraId="5742C5D1" w14:textId="77777777" w:rsidR="0015131A" w:rsidRDefault="0015131A" w:rsidP="0073059A"/>
    <w:p w14:paraId="37ABD2A5" w14:textId="77777777" w:rsidR="0015131A" w:rsidRDefault="0015131A" w:rsidP="0073059A"/>
    <w:p w14:paraId="55BCD71C" w14:textId="77777777" w:rsidR="0015131A" w:rsidRDefault="0015131A" w:rsidP="0073059A"/>
  </w:endnote>
  <w:endnote w:type="continuationSeparator" w:id="0">
    <w:p w14:paraId="209886A3" w14:textId="77777777" w:rsidR="0015131A" w:rsidRDefault="0015131A" w:rsidP="0073059A">
      <w:r>
        <w:continuationSeparator/>
      </w:r>
    </w:p>
    <w:p w14:paraId="1671EE77" w14:textId="77777777" w:rsidR="0015131A" w:rsidRDefault="0015131A" w:rsidP="0073059A"/>
    <w:p w14:paraId="2BD5F724" w14:textId="77777777" w:rsidR="0015131A" w:rsidRDefault="0015131A" w:rsidP="0073059A"/>
    <w:p w14:paraId="4A76E47D" w14:textId="77777777" w:rsidR="0015131A" w:rsidRDefault="0015131A" w:rsidP="0073059A"/>
    <w:p w14:paraId="4E286308" w14:textId="77777777" w:rsidR="0015131A" w:rsidRDefault="0015131A" w:rsidP="0073059A"/>
    <w:p w14:paraId="7E6BF8A7" w14:textId="77777777" w:rsidR="0015131A" w:rsidRDefault="0015131A"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altName w:val="Calibri"/>
    <w:panose1 w:val="02000503030000020003"/>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200247B" w:usb2="00000009" w:usb3="00000000" w:csb0="000001FF" w:csb1="00000000"/>
  </w:font>
  <w:font w:name="Absolut Standard Bold">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062E" w14:textId="77777777" w:rsidR="0015131A" w:rsidRDefault="0015131A" w:rsidP="0073059A">
      <w:r>
        <w:separator/>
      </w:r>
    </w:p>
    <w:p w14:paraId="299FF40B" w14:textId="77777777" w:rsidR="0015131A" w:rsidRDefault="0015131A" w:rsidP="0073059A"/>
    <w:p w14:paraId="786221F5" w14:textId="77777777" w:rsidR="0015131A" w:rsidRDefault="0015131A" w:rsidP="0073059A"/>
    <w:p w14:paraId="67BDBDA5" w14:textId="77777777" w:rsidR="0015131A" w:rsidRDefault="0015131A" w:rsidP="0073059A"/>
    <w:p w14:paraId="752156B4" w14:textId="77777777" w:rsidR="0015131A" w:rsidRDefault="0015131A" w:rsidP="0073059A"/>
    <w:p w14:paraId="1B082995" w14:textId="77777777" w:rsidR="0015131A" w:rsidRDefault="0015131A" w:rsidP="0073059A"/>
  </w:footnote>
  <w:footnote w:type="continuationSeparator" w:id="0">
    <w:p w14:paraId="054C11AB" w14:textId="77777777" w:rsidR="0015131A" w:rsidRDefault="0015131A" w:rsidP="0073059A">
      <w:r>
        <w:continuationSeparator/>
      </w:r>
    </w:p>
    <w:p w14:paraId="524E7BA7" w14:textId="77777777" w:rsidR="0015131A" w:rsidRDefault="0015131A" w:rsidP="0073059A"/>
    <w:p w14:paraId="27EA87CB" w14:textId="77777777" w:rsidR="0015131A" w:rsidRDefault="0015131A" w:rsidP="0073059A"/>
    <w:p w14:paraId="6B682D37" w14:textId="77777777" w:rsidR="0015131A" w:rsidRDefault="0015131A" w:rsidP="0073059A"/>
    <w:p w14:paraId="169B9935" w14:textId="77777777" w:rsidR="0015131A" w:rsidRDefault="0015131A" w:rsidP="0073059A"/>
    <w:p w14:paraId="6A515467" w14:textId="77777777" w:rsidR="0015131A" w:rsidRDefault="0015131A"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3492C" w14:textId="77777777" w:rsidR="00113FF2" w:rsidRDefault="00EF1106"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80B7" w14:textId="215782FA" w:rsidR="00C81463" w:rsidRDefault="0015131A" w:rsidP="0073059A">
    <w:pPr>
      <w:pStyle w:val="Koptekst"/>
    </w:pPr>
    <w:r>
      <w:rPr>
        <w:noProof/>
      </w:rPr>
      <w:drawing>
        <wp:anchor distT="0" distB="0" distL="114300" distR="114300" simplePos="0" relativeHeight="251656704" behindDoc="0" locked="0" layoutInCell="1" allowOverlap="1" wp14:anchorId="1BFF9FE7" wp14:editId="32EA6AD5">
          <wp:simplePos x="0" y="0"/>
          <wp:positionH relativeFrom="column">
            <wp:posOffset>3953510</wp:posOffset>
          </wp:positionH>
          <wp:positionV relativeFrom="paragraph">
            <wp:posOffset>-205740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62C40">
      <w:rPr>
        <w:noProof/>
      </w:rPr>
      <w:drawing>
        <wp:anchor distT="0" distB="0" distL="114300" distR="114300" simplePos="0" relativeHeight="251658752" behindDoc="1" locked="0" layoutInCell="1" allowOverlap="1" wp14:anchorId="4A641619" wp14:editId="7CB08C34">
          <wp:simplePos x="0" y="0"/>
          <wp:positionH relativeFrom="page">
            <wp:align>right</wp:align>
          </wp:positionH>
          <wp:positionV relativeFrom="paragraph">
            <wp:posOffset>-557530</wp:posOffset>
          </wp:positionV>
          <wp:extent cx="7549748" cy="10680192"/>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9748"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8232C2">
      <w:tab/>
    </w:r>
  </w:p>
  <w:p w14:paraId="59AED5FA" w14:textId="41360EBC" w:rsidR="00C81463" w:rsidRDefault="0015131A" w:rsidP="0073059A">
    <w:pPr>
      <w:pStyle w:val="Koptekst"/>
    </w:pPr>
    <w:r>
      <w:rPr>
        <w:i/>
        <w:noProof/>
      </w:rPr>
      <mc:AlternateContent>
        <mc:Choice Requires="wps">
          <w:drawing>
            <wp:anchor distT="0" distB="0" distL="114300" distR="114300" simplePos="0" relativeHeight="251657728" behindDoc="0" locked="0" layoutInCell="1" allowOverlap="1" wp14:anchorId="0E41EE13" wp14:editId="624F3BB6">
              <wp:simplePos x="0" y="0"/>
              <wp:positionH relativeFrom="column">
                <wp:posOffset>3866515</wp:posOffset>
              </wp:positionH>
              <wp:positionV relativeFrom="paragraph">
                <wp:posOffset>128270</wp:posOffset>
              </wp:positionV>
              <wp:extent cx="3663950" cy="274320"/>
              <wp:effectExtent l="0" t="0" r="0"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41EE13" id="_x0000_t202" coordsize="21600,21600" o:spt="202" path="m,l,21600r21600,l21600,xe">
              <v:stroke joinstyle="miter"/>
              <v:path gradientshapeok="t" o:connecttype="rect"/>
            </v:shapetype>
            <v:shape id="Tekstvak 2" o:spid="_x0000_s1026" type="#_x0000_t202" style="position:absolute;left:0;text-align:left;margin-left:304.45pt;margin-top:10.1pt;width:288.5pt;height:21.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" stroked="f">
              <v:textbo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r w:rsidR="00C81463">
      <w:tab/>
    </w:r>
  </w:p>
  <w:p w14:paraId="2353CE6F" w14:textId="41927F08" w:rsidR="004A2C2E" w:rsidRDefault="004A2C2E" w:rsidP="0073059A">
    <w:pPr>
      <w:pStyle w:val="Koptekst"/>
    </w:pPr>
  </w:p>
  <w:p w14:paraId="61234067" w14:textId="1D1E5F88" w:rsidR="004A2C2E" w:rsidRDefault="004A2C2E" w:rsidP="0073059A">
    <w:pPr>
      <w:pStyle w:val="Koptekst"/>
    </w:pPr>
  </w:p>
  <w:p w14:paraId="206AA595" w14:textId="1FF555D8" w:rsidR="00592C3D" w:rsidRPr="0073059A" w:rsidRDefault="00090893" w:rsidP="0073059A">
    <w:pPr>
      <w:pStyle w:val="Koptekst"/>
      <w:rPr>
        <w:i/>
      </w:rPr>
    </w:pPr>
    <w:r>
      <w:tab/>
    </w:r>
    <w:r>
      <w:tab/>
    </w:r>
    <w:r w:rsidRPr="0073059A">
      <w:rPr>
        <w:i/>
      </w:rPr>
      <w:t xml:space="preserve">            </w:t>
    </w:r>
  </w:p>
  <w:p w14:paraId="365F09C4" w14:textId="6AB1C742" w:rsidR="00592C3D" w:rsidRPr="0073059A" w:rsidRDefault="00592C3D" w:rsidP="0073059A">
    <w:pPr>
      <w:pStyle w:val="Koptekst"/>
      <w:rPr>
        <w:i/>
      </w:rPr>
    </w:pPr>
  </w:p>
  <w:p w14:paraId="7706665D" w14:textId="77777777" w:rsidR="008232C2" w:rsidRPr="0073059A" w:rsidRDefault="000E2446" w:rsidP="0073059A">
    <w:pPr>
      <w:pStyle w:val="Ondertitel"/>
      <w:rPr>
        <w:color w:val="93115A"/>
      </w:rPr>
    </w:pPr>
    <w:r w:rsidRPr="0073059A">
      <w:t xml:space="preserve">              </w:t>
    </w:r>
    <w:r w:rsidR="0073059A"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88.5pt;height:54pt" o:bullet="t">
        <v:imagedata r:id="rId1" o:title="lux_symbool"/>
      </v:shape>
    </w:pict>
  </w:numPicBullet>
  <w:numPicBullet w:numPicBulletId="1">
    <w:pict>
      <v:shape id="_x0000_i1064" type="#_x0000_t75" style="width:75pt;height:54pt" o:bullet="t">
        <v:imagedata r:id="rId2" o:title="lux_bullet_2"/>
      </v:shape>
    </w:pic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27415350">
    <w:abstractNumId w:val="0"/>
  </w:num>
  <w:num w:numId="2" w16cid:durableId="48693507">
    <w:abstractNumId w:val="16"/>
  </w:num>
  <w:num w:numId="3" w16cid:durableId="1246233349">
    <w:abstractNumId w:val="4"/>
  </w:num>
  <w:num w:numId="4" w16cid:durableId="710301266">
    <w:abstractNumId w:val="7"/>
  </w:num>
  <w:num w:numId="5" w16cid:durableId="840506470">
    <w:abstractNumId w:val="26"/>
  </w:num>
  <w:num w:numId="6" w16cid:durableId="45180149">
    <w:abstractNumId w:val="21"/>
  </w:num>
  <w:num w:numId="7" w16cid:durableId="2075735114">
    <w:abstractNumId w:val="15"/>
  </w:num>
  <w:num w:numId="8" w16cid:durableId="1741251620">
    <w:abstractNumId w:val="11"/>
  </w:num>
  <w:num w:numId="9" w16cid:durableId="76288879">
    <w:abstractNumId w:val="19"/>
  </w:num>
  <w:num w:numId="10" w16cid:durableId="606817279">
    <w:abstractNumId w:val="6"/>
  </w:num>
  <w:num w:numId="11" w16cid:durableId="1913150406">
    <w:abstractNumId w:val="27"/>
  </w:num>
  <w:num w:numId="12" w16cid:durableId="1638608737">
    <w:abstractNumId w:val="8"/>
  </w:num>
  <w:num w:numId="13" w16cid:durableId="1593004017">
    <w:abstractNumId w:val="12"/>
  </w:num>
  <w:num w:numId="14" w16cid:durableId="1332181437">
    <w:abstractNumId w:val="28"/>
  </w:num>
  <w:num w:numId="15" w16cid:durableId="662048337">
    <w:abstractNumId w:val="1"/>
  </w:num>
  <w:num w:numId="16" w16cid:durableId="1546867192">
    <w:abstractNumId w:val="13"/>
  </w:num>
  <w:num w:numId="17" w16cid:durableId="1960720866">
    <w:abstractNumId w:val="5"/>
  </w:num>
  <w:num w:numId="18" w16cid:durableId="1662197104">
    <w:abstractNumId w:val="24"/>
  </w:num>
  <w:num w:numId="19" w16cid:durableId="1346900767">
    <w:abstractNumId w:val="25"/>
  </w:num>
  <w:num w:numId="20" w16cid:durableId="1744184461">
    <w:abstractNumId w:val="17"/>
  </w:num>
  <w:num w:numId="21" w16cid:durableId="1810248055">
    <w:abstractNumId w:val="23"/>
  </w:num>
  <w:num w:numId="22" w16cid:durableId="916088461">
    <w:abstractNumId w:val="22"/>
  </w:num>
  <w:num w:numId="23" w16cid:durableId="979070178">
    <w:abstractNumId w:val="14"/>
  </w:num>
  <w:num w:numId="24" w16cid:durableId="832179718">
    <w:abstractNumId w:val="3"/>
  </w:num>
  <w:num w:numId="25" w16cid:durableId="261030142">
    <w:abstractNumId w:val="30"/>
  </w:num>
  <w:num w:numId="26" w16cid:durableId="1985230803">
    <w:abstractNumId w:val="18"/>
  </w:num>
  <w:num w:numId="27" w16cid:durableId="1244874049">
    <w:abstractNumId w:val="9"/>
  </w:num>
  <w:num w:numId="28" w16cid:durableId="805780642">
    <w:abstractNumId w:val="29"/>
  </w:num>
  <w:num w:numId="29" w16cid:durableId="1352101299">
    <w:abstractNumId w:val="20"/>
  </w:num>
  <w:num w:numId="30" w16cid:durableId="803350986">
    <w:abstractNumId w:val="2"/>
  </w:num>
  <w:num w:numId="31" w16cid:durableId="10785542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6A1C"/>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1DD"/>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4DEB"/>
    <w:rsid w:val="006609ED"/>
    <w:rsid w:val="00662585"/>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03E3D"/>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79E6"/>
    <w:rsid w:val="008D5437"/>
    <w:rsid w:val="008E0917"/>
    <w:rsid w:val="008F1BB2"/>
    <w:rsid w:val="008F1ED6"/>
    <w:rsid w:val="008F70DA"/>
    <w:rsid w:val="009045C8"/>
    <w:rsid w:val="00911DF5"/>
    <w:rsid w:val="00934CE1"/>
    <w:rsid w:val="0094123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62A2"/>
    <w:rsid w:val="00D5372D"/>
    <w:rsid w:val="00D55CCA"/>
    <w:rsid w:val="00D61F25"/>
    <w:rsid w:val="00D64106"/>
    <w:rsid w:val="00D64EA0"/>
    <w:rsid w:val="00D659D3"/>
    <w:rsid w:val="00D700EE"/>
    <w:rsid w:val="00D819F4"/>
    <w:rsid w:val="00D82742"/>
    <w:rsid w:val="00D83613"/>
    <w:rsid w:val="00D865E6"/>
    <w:rsid w:val="00D9552A"/>
    <w:rsid w:val="00DA7902"/>
    <w:rsid w:val="00DB3353"/>
    <w:rsid w:val="00DB3F23"/>
    <w:rsid w:val="00DB47A5"/>
    <w:rsid w:val="00DB63FB"/>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1311"/>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63442A517554DBBF7288DA6533DEB" ma:contentTypeVersion="5" ma:contentTypeDescription="Een nieuw document maken." ma:contentTypeScope="" ma:versionID="235a0b234657fc57116cd6999d61ec62">
  <xsd:schema xmlns:xsd="http://www.w3.org/2001/XMLSchema" xmlns:xs="http://www.w3.org/2001/XMLSchema" xmlns:p="http://schemas.microsoft.com/office/2006/metadata/properties" xmlns:ns2="902df431-770c-475c-9755-419ce9024e1d" xmlns:ns3="cb49c5b0-21ed-4ae8-904b-b25d19725b55" targetNamespace="http://schemas.microsoft.com/office/2006/metadata/properties" ma:root="true" ma:fieldsID="f984ac3249fdeb6e1506308c59b2dba9" ns2:_="" ns3:_="">
    <xsd:import namespace="902df431-770c-475c-9755-419ce9024e1d"/>
    <xsd:import namespace="cb49c5b0-21ed-4ae8-904b-b25d19725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df431-770c-475c-9755-419ce9024e1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9c5b0-21ed-4ae8-904b-b25d19725b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9D3DA-C5E3-4775-924D-85FD1A2CAEC7}">
  <ds:schemaRefs>
    <ds:schemaRef ds:uri="http://schemas.microsoft.com/sharepoint/v3/contenttype/forms"/>
  </ds:schemaRefs>
</ds:datastoreItem>
</file>

<file path=customXml/itemProps2.xml><?xml version="1.0" encoding="utf-8"?>
<ds:datastoreItem xmlns:ds="http://schemas.openxmlformats.org/officeDocument/2006/customXml" ds:itemID="{C89AA344-A506-4772-858C-55EA59E12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df431-770c-475c-9755-419ce9024e1d"/>
    <ds:schemaRef ds:uri="cb49c5b0-21ed-4ae8-904b-b25d19725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@Projectnr@-MEMO-01_V0.1 (19-02-2021).dotx</Template>
  <TotalTime>31</TotalTime>
  <Pages>1</Pages>
  <Words>152</Words>
  <Characters>1692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Marco Mus</cp:lastModifiedBy>
  <cp:revision>8</cp:revision>
  <cp:lastPrinted>2023-11-30T21:10:00Z</cp:lastPrinted>
  <dcterms:created xsi:type="dcterms:W3CDTF">2021-08-02T12:13:00Z</dcterms:created>
  <dcterms:modified xsi:type="dcterms:W3CDTF">2023-11-30T21:10:00Z</dcterms:modified>
</cp:coreProperties>
</file>